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B4248" w14:textId="52BC272F" w:rsidR="00BA00AB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RAYNARR</w:t>
      </w:r>
      <w:r>
        <w:rPr>
          <w:rFonts w:ascii="Times New Roman" w:hAnsi="Times New Roman" w:cs="Times New Roman"/>
          <w:sz w:val="24"/>
          <w:szCs w:val="24"/>
        </w:rPr>
        <w:t xml:space="preserve">       (d.1439)</w:t>
      </w:r>
    </w:p>
    <w:p w14:paraId="173823EC" w14:textId="568EE580" w:rsidR="00941EA4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Barston.</w:t>
      </w:r>
    </w:p>
    <w:p w14:paraId="430749D3" w14:textId="09A7F3D4" w:rsidR="00941EA4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41CD22" w14:textId="76673EE8" w:rsidR="00941EA4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534E7" w14:textId="73C082F2" w:rsidR="00941EA4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Jan.1439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(W.Y.R. p.136)</w:t>
      </w:r>
    </w:p>
    <w:p w14:paraId="3B6C7487" w14:textId="4ABF2733" w:rsidR="00941EA4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FA64C" w14:textId="64AB721F" w:rsidR="00941EA4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5F82A" w14:textId="741005B2" w:rsidR="00941EA4" w:rsidRPr="00941EA4" w:rsidRDefault="00941E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2021</w:t>
      </w:r>
    </w:p>
    <w:sectPr w:rsidR="00941EA4" w:rsidRPr="00941E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8A316" w14:textId="77777777" w:rsidR="00941EA4" w:rsidRDefault="00941EA4" w:rsidP="009139A6">
      <w:r>
        <w:separator/>
      </w:r>
    </w:p>
  </w:endnote>
  <w:endnote w:type="continuationSeparator" w:id="0">
    <w:p w14:paraId="68F08741" w14:textId="77777777" w:rsidR="00941EA4" w:rsidRDefault="00941E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46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1B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8E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A8F02" w14:textId="77777777" w:rsidR="00941EA4" w:rsidRDefault="00941EA4" w:rsidP="009139A6">
      <w:r>
        <w:separator/>
      </w:r>
    </w:p>
  </w:footnote>
  <w:footnote w:type="continuationSeparator" w:id="0">
    <w:p w14:paraId="497E22F5" w14:textId="77777777" w:rsidR="00941EA4" w:rsidRDefault="00941E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AC2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47C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CB7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EA4"/>
    <w:rsid w:val="000666E0"/>
    <w:rsid w:val="002510B7"/>
    <w:rsid w:val="005C130B"/>
    <w:rsid w:val="00826F5C"/>
    <w:rsid w:val="009139A6"/>
    <w:rsid w:val="00941EA4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8F678"/>
  <w15:chartTrackingRefBased/>
  <w15:docId w15:val="{E83CF7E4-A2AB-4CDC-8DC0-4BB73FD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2021-07-28T06:39:00Z</dcterms:created>
  <dcterms:modified xsi:type="dcterms:W3CDTF">2021-07-28T06:42:00Z</dcterms:modified>
</cp:coreProperties>
</file>